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60/2600038578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Filterband Aerosolmonitor EH - 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Filterband Aerosolmonitor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